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643"/>
        <w:gridCol w:w="4334"/>
        <w:gridCol w:w="3686"/>
        <w:gridCol w:w="6"/>
      </w:tblGrid>
      <w:tr w:rsidR="002F054A" w:rsidRPr="003B7C5A" w:rsidTr="00ED31EA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66F4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ED31EA" w:rsidRPr="0009696F" w:rsidTr="00ED31EA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1EA" w:rsidRPr="006C7B37" w:rsidRDefault="00ED31EA" w:rsidP="003C0E1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1EA" w:rsidRPr="0009696F" w:rsidRDefault="00ED31EA" w:rsidP="003C0E14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</w:tc>
      </w:tr>
      <w:tr w:rsidR="00ED31EA" w:rsidRPr="00DA2412" w:rsidTr="00ED31EA">
        <w:trPr>
          <w:tblHeader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1EA" w:rsidRPr="006C7B37" w:rsidRDefault="00ED31EA" w:rsidP="003C0E1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1EA" w:rsidRPr="00DA2412" w:rsidRDefault="00ED31EA" w:rsidP="003C0E14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2F054A" w:rsidRPr="003B7C5A" w:rsidTr="00ED31EA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E33EC7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3EC7"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E33EC7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ED31EA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E33EC7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33EC7"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นางสาวพัชรา เปลี่ยนสกุล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E33EC7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33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33EC7" w:rsidRPr="004658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ED31EA">
        <w:trPr>
          <w:gridAfter w:val="1"/>
          <w:wAfter w:w="6" w:type="dxa"/>
          <w:trHeight w:val="1548"/>
        </w:trPr>
        <w:tc>
          <w:tcPr>
            <w:tcW w:w="9663" w:type="dxa"/>
            <w:gridSpan w:val="3"/>
          </w:tcPr>
          <w:p w:rsidR="002F054A" w:rsidRPr="003B7C5A" w:rsidRDefault="002F054A" w:rsidP="00E33EC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ED31EA">
            <w:pPr>
              <w:widowControl w:val="0"/>
              <w:adjustRightInd w:val="0"/>
              <w:spacing w:line="360" w:lineRule="atLeast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E33EC7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E33EC7" w:rsidRPr="003976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E33EC7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E33E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33EC7"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ED31EA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E33EC7" w:rsidRPr="003B7C5A" w:rsidTr="00F15A36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33EC7" w:rsidRPr="00F108FD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3EC7" w:rsidRPr="00397624" w:rsidRDefault="00E33EC7" w:rsidP="00E33EC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D31EA">
        <w:trPr>
          <w:gridAfter w:val="1"/>
          <w:wAfter w:w="6" w:type="dxa"/>
          <w:trHeight w:val="2525"/>
        </w:trPr>
        <w:tc>
          <w:tcPr>
            <w:tcW w:w="9663" w:type="dxa"/>
            <w:gridSpan w:val="3"/>
          </w:tcPr>
          <w:p w:rsidR="002F054A" w:rsidRPr="003B7C5A" w:rsidRDefault="002F054A" w:rsidP="000413E9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C40BC" w:rsidRPr="003B7C5A" w:rsidTr="00256F15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EC40BC" w:rsidRPr="00397624" w:rsidRDefault="00EC40BC" w:rsidP="00EC40BC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6" w:type="dxa"/>
                </w:tcPr>
                <w:p w:rsidR="00EC40BC" w:rsidRPr="000413E9" w:rsidRDefault="000413E9" w:rsidP="0005581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="0005581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="00EC40BC" w:rsidRPr="00CB6C28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</w:tcPr>
                <w:p w:rsidR="00EC40BC" w:rsidRDefault="003F2096" w:rsidP="00EC40B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3F2096" w:rsidRPr="00775AFF" w:rsidRDefault="00E6785C" w:rsidP="00EC40B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3.99</w:t>
                  </w:r>
                </w:p>
              </w:tc>
              <w:tc>
                <w:tcPr>
                  <w:tcW w:w="1486" w:type="dxa"/>
                </w:tcPr>
                <w:p w:rsidR="00EC40BC" w:rsidRPr="00775AFF" w:rsidRDefault="003F2096" w:rsidP="00EC40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33" w:type="dxa"/>
                </w:tcPr>
                <w:p w:rsidR="00EC40BC" w:rsidRPr="00775AFF" w:rsidRDefault="003F2096" w:rsidP="00EC40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D31EA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584662" w:rsidP="00E6785C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โครงการมหาวิทยาลัยไซเบอร์ไทย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ได้รับจัดสรรงบประมาณประจำปีงบประมาณ พ.ศ. 2562 จำนวน </w:t>
            </w:r>
            <w:r w:rsidR="00E6785C">
              <w:rPr>
                <w:rFonts w:ascii="TH SarabunPSK" w:hAnsi="TH SarabunPSK" w:cs="TH SarabunPSK" w:hint="cs"/>
                <w:sz w:val="30"/>
                <w:szCs w:val="30"/>
                <w:cs/>
              </w:rPr>
              <w:t>48</w:t>
            </w:r>
            <w:r w:rsidR="00E6785C">
              <w:rPr>
                <w:rFonts w:ascii="TH SarabunPSK" w:hAnsi="TH SarabunPSK" w:cs="TH SarabunPSK"/>
                <w:sz w:val="30"/>
                <w:szCs w:val="30"/>
              </w:rPr>
              <w:t>,637,400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มีผลการเบิกจ่า</w:t>
            </w:r>
            <w:r w:rsidR="00E6785C">
              <w:rPr>
                <w:rFonts w:ascii="TH SarabunPSK" w:hAnsi="TH SarabunPSK" w:cs="TH SarabunPSK" w:hint="cs"/>
                <w:sz w:val="30"/>
                <w:szCs w:val="30"/>
                <w:cs/>
              </w:rPr>
              <w:t>ยเงินงบประมาณสะสม ณ สิ้นไตรมาส</w:t>
            </w:r>
            <w:r w:rsidR="00ED31EA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="00E6785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</w:t>
            </w:r>
            <w:r w:rsidR="000413E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1,943,167.88 บาท คิดเป็น</w:t>
            </w:r>
            <w:r w:rsidR="00E6785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3.</w:t>
            </w:r>
            <w:r w:rsidR="00ED31EA"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ซึ่งเทียบกับเกณฑ์การ</w:t>
            </w:r>
            <w:r w:rsidR="000413E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คะแนนของตัวชี้วัดแล้ว ค่าคะแนนที่ได้อยู่ในระดับ 1.00</w:t>
            </w:r>
          </w:p>
        </w:tc>
      </w:tr>
      <w:tr w:rsidR="003B7C5A" w:rsidRPr="003B7C5A" w:rsidTr="00ED31EA">
        <w:trPr>
          <w:gridAfter w:val="1"/>
          <w:wAfter w:w="6" w:type="dxa"/>
          <w:trHeight w:val="977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EC40BC" w:rsidP="00EC40B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-</w:t>
            </w:r>
          </w:p>
        </w:tc>
      </w:tr>
      <w:tr w:rsidR="003B7C5A" w:rsidRPr="003B7C5A" w:rsidTr="00ED31EA">
        <w:trPr>
          <w:gridAfter w:val="1"/>
          <w:wAfter w:w="6" w:type="dxa"/>
          <w:trHeight w:val="977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EC40BC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-</w:t>
            </w:r>
          </w:p>
        </w:tc>
      </w:tr>
      <w:tr w:rsidR="002F054A" w:rsidRPr="003B7C5A" w:rsidTr="00ED31EA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CD53B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อกสารการเบิกจ่ายงบประมาณของกลุ่มงานการเงิน งบประมาณและบัญชี สำนักอำนวยการ และ </w:t>
            </w:r>
            <w:r w:rsidR="000413E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สำนักติดตามและประเมินผลการอุดมศึกษา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E116A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150" w:rsidRDefault="00640150">
      <w:r>
        <w:separator/>
      </w:r>
    </w:p>
  </w:endnote>
  <w:endnote w:type="continuationSeparator" w:id="0">
    <w:p w:rsidR="00640150" w:rsidRDefault="0064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150" w:rsidRDefault="00640150">
      <w:r>
        <w:separator/>
      </w:r>
    </w:p>
  </w:footnote>
  <w:footnote w:type="continuationSeparator" w:id="0">
    <w:p w:rsidR="00640150" w:rsidRDefault="00640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0292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E33EC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0292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E33EC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13E9"/>
    <w:rsid w:val="000539CC"/>
    <w:rsid w:val="0005581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1DD7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3DB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3F2096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6F4C"/>
    <w:rsid w:val="0057115A"/>
    <w:rsid w:val="005725B6"/>
    <w:rsid w:val="0058298B"/>
    <w:rsid w:val="00584662"/>
    <w:rsid w:val="00596721"/>
    <w:rsid w:val="005B1BF3"/>
    <w:rsid w:val="005B60E0"/>
    <w:rsid w:val="005B7119"/>
    <w:rsid w:val="005C07F8"/>
    <w:rsid w:val="005C1575"/>
    <w:rsid w:val="005C159C"/>
    <w:rsid w:val="005D7E04"/>
    <w:rsid w:val="005F05DA"/>
    <w:rsid w:val="0060158F"/>
    <w:rsid w:val="00610D6B"/>
    <w:rsid w:val="0061749F"/>
    <w:rsid w:val="00637718"/>
    <w:rsid w:val="00640150"/>
    <w:rsid w:val="00642568"/>
    <w:rsid w:val="00680463"/>
    <w:rsid w:val="00682347"/>
    <w:rsid w:val="00690952"/>
    <w:rsid w:val="006C2351"/>
    <w:rsid w:val="006C7B37"/>
    <w:rsid w:val="006D4DA5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116A"/>
    <w:rsid w:val="008E45ED"/>
    <w:rsid w:val="008E67FD"/>
    <w:rsid w:val="008F2F4D"/>
    <w:rsid w:val="008F792A"/>
    <w:rsid w:val="00900054"/>
    <w:rsid w:val="00902924"/>
    <w:rsid w:val="00910253"/>
    <w:rsid w:val="009332B8"/>
    <w:rsid w:val="009373FD"/>
    <w:rsid w:val="00950334"/>
    <w:rsid w:val="00962371"/>
    <w:rsid w:val="00962B83"/>
    <w:rsid w:val="00972ACC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B6C28"/>
    <w:rsid w:val="00CD53B2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C6CE4"/>
    <w:rsid w:val="00DE1A2C"/>
    <w:rsid w:val="00DE5095"/>
    <w:rsid w:val="00DE6CC4"/>
    <w:rsid w:val="00DF0979"/>
    <w:rsid w:val="00DF2CE3"/>
    <w:rsid w:val="00DF5A0B"/>
    <w:rsid w:val="00E04588"/>
    <w:rsid w:val="00E13428"/>
    <w:rsid w:val="00E15614"/>
    <w:rsid w:val="00E33EC7"/>
    <w:rsid w:val="00E36CAD"/>
    <w:rsid w:val="00E379B3"/>
    <w:rsid w:val="00E40020"/>
    <w:rsid w:val="00E52C4C"/>
    <w:rsid w:val="00E6785C"/>
    <w:rsid w:val="00E70398"/>
    <w:rsid w:val="00E873D6"/>
    <w:rsid w:val="00EA441A"/>
    <w:rsid w:val="00EC40BC"/>
    <w:rsid w:val="00EC4F92"/>
    <w:rsid w:val="00ED31EA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036D"/>
    <w:rsid w:val="00FB168E"/>
    <w:rsid w:val="00FB2183"/>
    <w:rsid w:val="00FC1974"/>
    <w:rsid w:val="00FC7650"/>
    <w:rsid w:val="00FD5F32"/>
    <w:rsid w:val="00FE50A8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0AC5F4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DC024-0E00-4BA7-B21B-8AB6C9230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11</cp:revision>
  <cp:lastPrinted>2018-04-05T01:06:00Z</cp:lastPrinted>
  <dcterms:created xsi:type="dcterms:W3CDTF">2019-05-16T08:26:00Z</dcterms:created>
  <dcterms:modified xsi:type="dcterms:W3CDTF">2019-09-03T02:54:00Z</dcterms:modified>
</cp:coreProperties>
</file>